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983B7" w14:textId="77777777" w:rsidR="007E7A7A" w:rsidRDefault="007E7A7A">
      <w:pPr>
        <w:sectPr w:rsidR="007E7A7A">
          <w:headerReference w:type="default" r:id="rId8"/>
          <w:footerReference w:type="default" r:id="rId9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4F73EB60" w14:textId="369E5455" w:rsidR="007E7A7A" w:rsidRPr="00C5310A" w:rsidRDefault="007E7A7A" w:rsidP="00C5310A">
      <w:pPr>
        <w:spacing w:before="120" w:after="240"/>
        <w:ind w:left="1440" w:hanging="1440"/>
        <w:rPr>
          <w:bCs/>
          <w:sz w:val="24"/>
        </w:rPr>
      </w:pPr>
      <w:r w:rsidRPr="009A7065">
        <w:rPr>
          <w:b/>
          <w:sz w:val="24"/>
        </w:rPr>
        <w:t>TO:</w:t>
      </w:r>
      <w:r w:rsidR="00C5310A">
        <w:rPr>
          <w:b/>
          <w:sz w:val="24"/>
        </w:rPr>
        <w:tab/>
      </w:r>
      <w:r w:rsidR="00C5310A" w:rsidRPr="00C5310A">
        <w:rPr>
          <w:bCs/>
          <w:sz w:val="24"/>
        </w:rPr>
        <w:t>Central Records</w:t>
      </w:r>
    </w:p>
    <w:p w14:paraId="48AE81B7" w14:textId="110678C7" w:rsidR="00281EE0" w:rsidRPr="00C5310A" w:rsidRDefault="007E7A7A" w:rsidP="00C5310A">
      <w:pPr>
        <w:spacing w:before="120" w:after="240"/>
        <w:ind w:left="1440" w:hanging="1440"/>
        <w:rPr>
          <w:bCs/>
          <w:sz w:val="24"/>
        </w:rPr>
      </w:pPr>
      <w:r w:rsidRPr="009A7065">
        <w:rPr>
          <w:b/>
          <w:sz w:val="24"/>
        </w:rPr>
        <w:t>FROM:</w:t>
      </w:r>
      <w:r w:rsidR="00C5310A">
        <w:rPr>
          <w:b/>
          <w:sz w:val="24"/>
        </w:rPr>
        <w:tab/>
      </w:r>
      <w:r w:rsidR="00504A83">
        <w:rPr>
          <w:bCs/>
          <w:sz w:val="24"/>
        </w:rPr>
        <w:t>Anthony Kanalas</w:t>
      </w:r>
      <w:r w:rsidR="00C5310A" w:rsidRPr="00C5310A">
        <w:rPr>
          <w:bCs/>
          <w:sz w:val="24"/>
        </w:rPr>
        <w:t>, Legal Division</w:t>
      </w:r>
    </w:p>
    <w:p w14:paraId="4AD8A8D5" w14:textId="6F67F645" w:rsidR="00431F8E" w:rsidRDefault="007E7A7A" w:rsidP="00431F8E">
      <w:pPr>
        <w:spacing w:before="120" w:after="240"/>
        <w:ind w:left="1440" w:hanging="1440"/>
        <w:rPr>
          <w:bCs/>
          <w:sz w:val="24"/>
        </w:rPr>
      </w:pPr>
      <w:r w:rsidRPr="009A7065">
        <w:rPr>
          <w:b/>
          <w:sz w:val="24"/>
        </w:rPr>
        <w:t>DATE:</w:t>
      </w:r>
      <w:r w:rsidRPr="009A7065">
        <w:rPr>
          <w:b/>
          <w:sz w:val="24"/>
        </w:rPr>
        <w:tab/>
      </w:r>
      <w:r w:rsidR="00540DEC">
        <w:rPr>
          <w:bCs/>
          <w:sz w:val="24"/>
        </w:rPr>
        <w:t>June 20</w:t>
      </w:r>
      <w:r w:rsidR="00826017">
        <w:rPr>
          <w:bCs/>
          <w:sz w:val="24"/>
        </w:rPr>
        <w:t>, 2024</w:t>
      </w:r>
    </w:p>
    <w:p w14:paraId="18C36DF0" w14:textId="5F7872A9" w:rsidR="00C90D29" w:rsidRPr="009A7065" w:rsidRDefault="003E5B27" w:rsidP="00506AE2">
      <w:pPr>
        <w:spacing w:before="120" w:after="240"/>
        <w:ind w:left="1440" w:hanging="1440"/>
        <w:jc w:val="both"/>
        <w:rPr>
          <w:b/>
          <w:sz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504A83">
        <w:rPr>
          <w:b/>
          <w:sz w:val="24"/>
        </w:rPr>
        <w:t xml:space="preserve">Tariff Control </w:t>
      </w:r>
      <w:r w:rsidR="00255ADA">
        <w:rPr>
          <w:b/>
          <w:sz w:val="24"/>
          <w:szCs w:val="24"/>
        </w:rPr>
        <w:t>No. 5</w:t>
      </w:r>
      <w:r w:rsidR="00540DEC">
        <w:rPr>
          <w:b/>
          <w:sz w:val="24"/>
          <w:szCs w:val="24"/>
        </w:rPr>
        <w:t>2032</w:t>
      </w:r>
      <w:r w:rsidR="00C5310A">
        <w:rPr>
          <w:sz w:val="24"/>
          <w:szCs w:val="24"/>
        </w:rPr>
        <w:t xml:space="preserve">— </w:t>
      </w:r>
      <w:r w:rsidR="00C5310A" w:rsidRPr="003C5598">
        <w:rPr>
          <w:i/>
          <w:iCs/>
          <w:sz w:val="24"/>
          <w:szCs w:val="24"/>
        </w:rPr>
        <w:t xml:space="preserve">Application of </w:t>
      </w:r>
      <w:r w:rsidR="00540DEC">
        <w:rPr>
          <w:i/>
          <w:iCs/>
          <w:sz w:val="24"/>
          <w:szCs w:val="24"/>
        </w:rPr>
        <w:t>Inline Utilities, LLC</w:t>
      </w:r>
      <w:r w:rsidR="00504A83">
        <w:rPr>
          <w:i/>
          <w:iCs/>
          <w:sz w:val="24"/>
          <w:szCs w:val="24"/>
        </w:rPr>
        <w:t xml:space="preserve"> for Pass-Through </w:t>
      </w:r>
      <w:r w:rsidR="00540DEC">
        <w:rPr>
          <w:i/>
          <w:iCs/>
          <w:sz w:val="24"/>
          <w:szCs w:val="24"/>
        </w:rPr>
        <w:t>Rate Change</w:t>
      </w:r>
    </w:p>
    <w:p w14:paraId="18C98306" w14:textId="0367E52D" w:rsidR="0029728D" w:rsidRPr="0029728D" w:rsidRDefault="00C5310A" w:rsidP="0029728D">
      <w:pPr>
        <w:tabs>
          <w:tab w:val="left" w:pos="1440"/>
        </w:tabs>
        <w:ind w:left="1440" w:hanging="1440"/>
        <w:jc w:val="both"/>
        <w:rPr>
          <w:rFonts w:eastAsia="Calibri"/>
          <w:bCs/>
          <w:sz w:val="24"/>
          <w:szCs w:val="24"/>
        </w:rPr>
      </w:pPr>
      <w:r w:rsidRPr="0029728D">
        <w:rPr>
          <w:b/>
          <w:bCs/>
          <w:sz w:val="24"/>
        </w:rPr>
        <w:t>CC:</w:t>
      </w:r>
      <w:r w:rsidR="00E6489A">
        <w:rPr>
          <w:b/>
          <w:bCs/>
          <w:sz w:val="24"/>
        </w:rPr>
        <w:tab/>
      </w:r>
      <w:r w:rsidR="00614694">
        <w:rPr>
          <w:rFonts w:eastAsia="Calibri"/>
          <w:bCs/>
          <w:sz w:val="24"/>
          <w:szCs w:val="24"/>
        </w:rPr>
        <w:t>David J. Klein</w:t>
      </w:r>
    </w:p>
    <w:p w14:paraId="05B449AF" w14:textId="2E6C2C45" w:rsidR="0029728D" w:rsidRPr="0029728D" w:rsidRDefault="0029728D" w:rsidP="0029728D">
      <w:pPr>
        <w:tabs>
          <w:tab w:val="left" w:pos="1440"/>
        </w:tabs>
        <w:ind w:left="1440" w:hanging="1440"/>
        <w:jc w:val="both"/>
        <w:rPr>
          <w:rFonts w:eastAsia="Calibri"/>
          <w:bCs/>
          <w:sz w:val="24"/>
          <w:szCs w:val="24"/>
        </w:rPr>
      </w:pPr>
      <w:r w:rsidRPr="0029728D">
        <w:rPr>
          <w:b/>
          <w:sz w:val="24"/>
          <w:szCs w:val="24"/>
        </w:rPr>
        <w:tab/>
      </w:r>
      <w:r w:rsidR="00614694">
        <w:rPr>
          <w:bCs/>
          <w:sz w:val="24"/>
          <w:szCs w:val="24"/>
        </w:rPr>
        <w:t>Chloe Daniels</w:t>
      </w:r>
    </w:p>
    <w:p w14:paraId="4249F34C" w14:textId="707B8381" w:rsidR="00281EE0" w:rsidRPr="00431F8E" w:rsidRDefault="00431F8E" w:rsidP="0029728D">
      <w:pPr>
        <w:spacing w:before="120" w:after="240"/>
        <w:ind w:left="1440" w:right="-450" w:hanging="1440"/>
        <w:rPr>
          <w:color w:val="000000" w:themeColor="text1"/>
          <w:sz w:val="24"/>
        </w:rPr>
      </w:pPr>
      <w:r w:rsidRPr="00431F8E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78595D" wp14:editId="58F70787">
                <wp:simplePos x="0" y="0"/>
                <wp:positionH relativeFrom="column">
                  <wp:posOffset>5442</wp:posOffset>
                </wp:positionH>
                <wp:positionV relativeFrom="paragraph">
                  <wp:posOffset>43361</wp:posOffset>
                </wp:positionV>
                <wp:extent cx="5823857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3857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D87F0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3.4pt" to="459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" strokecolor="black [3200]" strokeweight="1pt">
                <v:stroke joinstyle="miter"/>
              </v:line>
            </w:pict>
          </mc:Fallback>
        </mc:AlternateContent>
      </w:r>
    </w:p>
    <w:p w14:paraId="120CFA22" w14:textId="31A4750A" w:rsidR="003C5598" w:rsidRPr="00DD249D" w:rsidRDefault="00DD249D" w:rsidP="003C5598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  <w:r w:rsidRPr="00DD249D">
        <w:rPr>
          <w:sz w:val="24"/>
          <w:szCs w:val="24"/>
        </w:rPr>
        <w:t xml:space="preserve">As required by the Notice of Approval filed in </w:t>
      </w:r>
      <w:r w:rsidR="00540DEC">
        <w:rPr>
          <w:sz w:val="24"/>
          <w:szCs w:val="24"/>
        </w:rPr>
        <w:t>Tariff Control</w:t>
      </w:r>
      <w:r w:rsidRPr="00DD249D">
        <w:rPr>
          <w:sz w:val="24"/>
          <w:szCs w:val="24"/>
        </w:rPr>
        <w:t xml:space="preserve"> No. 5</w:t>
      </w:r>
      <w:r w:rsidR="00540DEC">
        <w:rPr>
          <w:sz w:val="24"/>
          <w:szCs w:val="24"/>
        </w:rPr>
        <w:t>2032</w:t>
      </w:r>
      <w:r w:rsidRPr="00DD249D">
        <w:rPr>
          <w:sz w:val="24"/>
          <w:szCs w:val="24"/>
        </w:rPr>
        <w:t xml:space="preserve"> on </w:t>
      </w:r>
      <w:r w:rsidR="00540DEC">
        <w:rPr>
          <w:sz w:val="24"/>
          <w:szCs w:val="24"/>
        </w:rPr>
        <w:t>June 10</w:t>
      </w:r>
      <w:r w:rsidRPr="00DD249D">
        <w:rPr>
          <w:sz w:val="24"/>
          <w:szCs w:val="24"/>
        </w:rPr>
        <w:t>,</w:t>
      </w:r>
      <w:r w:rsidR="00255ADA">
        <w:rPr>
          <w:sz w:val="24"/>
          <w:szCs w:val="24"/>
        </w:rPr>
        <w:t xml:space="preserve"> 2024,</w:t>
      </w:r>
      <w:r w:rsidRPr="00DD249D">
        <w:rPr>
          <w:sz w:val="24"/>
          <w:szCs w:val="24"/>
        </w:rPr>
        <w:t xml:space="preserve"> please find attached a clean copy of the tariff</w:t>
      </w:r>
      <w:r w:rsidR="00504A83">
        <w:rPr>
          <w:sz w:val="24"/>
          <w:szCs w:val="24"/>
        </w:rPr>
        <w:t>s</w:t>
      </w:r>
      <w:r w:rsidRPr="00DD249D">
        <w:rPr>
          <w:sz w:val="24"/>
          <w:szCs w:val="24"/>
        </w:rPr>
        <w:t xml:space="preserve"> </w:t>
      </w:r>
      <w:r w:rsidRPr="00504A83">
        <w:rPr>
          <w:sz w:val="24"/>
          <w:szCs w:val="24"/>
        </w:rPr>
        <w:t xml:space="preserve">for </w:t>
      </w:r>
      <w:r w:rsidR="00504A83" w:rsidRPr="00504A83">
        <w:rPr>
          <w:sz w:val="24"/>
          <w:szCs w:val="24"/>
        </w:rPr>
        <w:t xml:space="preserve">its </w:t>
      </w:r>
      <w:r w:rsidR="00504A83">
        <w:rPr>
          <w:sz w:val="24"/>
          <w:szCs w:val="24"/>
        </w:rPr>
        <w:t xml:space="preserve">certificates of convenience and </w:t>
      </w:r>
      <w:r w:rsidR="00504A83" w:rsidRPr="0029728D">
        <w:rPr>
          <w:sz w:val="24"/>
          <w:szCs w:val="24"/>
        </w:rPr>
        <w:t xml:space="preserve">necessity </w:t>
      </w:r>
      <w:r w:rsidRPr="0029728D">
        <w:rPr>
          <w:sz w:val="24"/>
          <w:szCs w:val="24"/>
        </w:rPr>
        <w:t xml:space="preserve">(CCN) </w:t>
      </w:r>
      <w:r w:rsidR="00826017" w:rsidRPr="0029728D">
        <w:rPr>
          <w:sz w:val="24"/>
          <w:szCs w:val="24"/>
        </w:rPr>
        <w:t>No.</w:t>
      </w:r>
      <w:r w:rsidRPr="0029728D">
        <w:rPr>
          <w:sz w:val="24"/>
          <w:szCs w:val="24"/>
        </w:rPr>
        <w:t xml:space="preserve"> </w:t>
      </w:r>
      <w:r w:rsidR="00504A83" w:rsidRPr="0029728D">
        <w:rPr>
          <w:sz w:val="24"/>
          <w:szCs w:val="24"/>
        </w:rPr>
        <w:t>1</w:t>
      </w:r>
      <w:r w:rsidR="00540DEC">
        <w:rPr>
          <w:sz w:val="24"/>
          <w:szCs w:val="24"/>
        </w:rPr>
        <w:t>3313</w:t>
      </w:r>
      <w:r w:rsidR="00EB1D17" w:rsidRPr="0029728D">
        <w:rPr>
          <w:sz w:val="24"/>
          <w:szCs w:val="24"/>
        </w:rPr>
        <w:t>.</w:t>
      </w:r>
      <w:r w:rsidRPr="00DD249D">
        <w:rPr>
          <w:sz w:val="24"/>
          <w:szCs w:val="24"/>
        </w:rPr>
        <w:t xml:space="preserve"> These copies are provided to be stamped </w:t>
      </w:r>
      <w:r w:rsidRPr="00DD249D">
        <w:rPr>
          <w:i/>
          <w:iCs/>
          <w:sz w:val="24"/>
          <w:szCs w:val="24"/>
        </w:rPr>
        <w:t>Approved</w:t>
      </w:r>
      <w:r w:rsidRPr="00DD249D">
        <w:rPr>
          <w:sz w:val="24"/>
          <w:szCs w:val="24"/>
        </w:rPr>
        <w:t xml:space="preserve"> and placed in the Commission</w:t>
      </w:r>
      <w:r>
        <w:rPr>
          <w:sz w:val="24"/>
          <w:szCs w:val="24"/>
        </w:rPr>
        <w:t>’</w:t>
      </w:r>
      <w:r w:rsidRPr="00DD249D">
        <w:rPr>
          <w:sz w:val="24"/>
          <w:szCs w:val="24"/>
        </w:rPr>
        <w:t>s tariff book. The attached tariff supersedes the current tariff for CCN number</w:t>
      </w:r>
      <w:r w:rsidR="00504A83">
        <w:rPr>
          <w:sz w:val="24"/>
          <w:szCs w:val="24"/>
        </w:rPr>
        <w:t>s</w:t>
      </w:r>
      <w:r w:rsidRPr="00DD249D">
        <w:rPr>
          <w:sz w:val="24"/>
          <w:szCs w:val="24"/>
        </w:rPr>
        <w:t xml:space="preserve"> </w:t>
      </w:r>
      <w:r w:rsidR="00540DEC">
        <w:rPr>
          <w:sz w:val="24"/>
          <w:szCs w:val="24"/>
        </w:rPr>
        <w:t>13313</w:t>
      </w:r>
      <w:r w:rsidR="00504A83">
        <w:rPr>
          <w:sz w:val="24"/>
          <w:szCs w:val="24"/>
        </w:rPr>
        <w:t xml:space="preserve"> </w:t>
      </w:r>
      <w:r w:rsidRPr="00DD249D">
        <w:rPr>
          <w:sz w:val="24"/>
          <w:szCs w:val="24"/>
        </w:rPr>
        <w:t>which may be removed from the tariff book.</w:t>
      </w:r>
      <w:r w:rsidR="003C5598" w:rsidRPr="00DD249D">
        <w:rPr>
          <w:sz w:val="24"/>
          <w:szCs w:val="24"/>
        </w:rPr>
        <w:t xml:space="preserve"> </w:t>
      </w:r>
    </w:p>
    <w:p w14:paraId="16E4A579" w14:textId="77777777" w:rsidR="003C5598" w:rsidRPr="00F23525" w:rsidRDefault="003C5598" w:rsidP="003C5598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</w:p>
    <w:p w14:paraId="2A07948F" w14:textId="5D31266A" w:rsidR="00281EE0" w:rsidRPr="003C5598" w:rsidRDefault="003C5598" w:rsidP="003C5598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 parties to </w:t>
      </w:r>
      <w:r w:rsidR="00540DEC">
        <w:rPr>
          <w:sz w:val="24"/>
          <w:szCs w:val="24"/>
        </w:rPr>
        <w:t>Tariff Control No.</w:t>
      </w:r>
      <w:r>
        <w:rPr>
          <w:sz w:val="24"/>
          <w:szCs w:val="24"/>
        </w:rPr>
        <w:t xml:space="preserve"> No. </w:t>
      </w:r>
      <w:r w:rsidR="00540DEC">
        <w:rPr>
          <w:sz w:val="24"/>
          <w:szCs w:val="24"/>
        </w:rPr>
        <w:t>52032</w:t>
      </w:r>
      <w:r>
        <w:rPr>
          <w:sz w:val="24"/>
          <w:szCs w:val="24"/>
        </w:rPr>
        <w:t xml:space="preserve"> have been copied on this memo.</w:t>
      </w:r>
    </w:p>
    <w:sectPr w:rsidR="00281EE0" w:rsidRPr="003C5598" w:rsidSect="00D126BB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E7F11" w14:textId="77777777" w:rsidR="00F95081" w:rsidRDefault="00F95081">
      <w:r>
        <w:separator/>
      </w:r>
    </w:p>
  </w:endnote>
  <w:endnote w:type="continuationSeparator" w:id="0">
    <w:p w14:paraId="49C91C86" w14:textId="77777777" w:rsidR="00F95081" w:rsidRDefault="00F9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A3EB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2C89A" w14:textId="77777777" w:rsidR="00F95081" w:rsidRDefault="00F95081">
      <w:r>
        <w:separator/>
      </w:r>
    </w:p>
  </w:footnote>
  <w:footnote w:type="continuationSeparator" w:id="0">
    <w:p w14:paraId="1672C708" w14:textId="77777777" w:rsidR="00F95081" w:rsidRDefault="00F95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5C30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7AC25987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CF19AD0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33707">
    <w:abstractNumId w:val="2"/>
  </w:num>
  <w:num w:numId="2" w16cid:durableId="75978883">
    <w:abstractNumId w:val="4"/>
  </w:num>
  <w:num w:numId="3" w16cid:durableId="824931478">
    <w:abstractNumId w:val="0"/>
  </w:num>
  <w:num w:numId="4" w16cid:durableId="1021279721">
    <w:abstractNumId w:val="3"/>
  </w:num>
  <w:num w:numId="5" w16cid:durableId="1388996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10A"/>
    <w:rsid w:val="00044036"/>
    <w:rsid w:val="00056F29"/>
    <w:rsid w:val="00093A0A"/>
    <w:rsid w:val="000F11CE"/>
    <w:rsid w:val="00147045"/>
    <w:rsid w:val="001A4F04"/>
    <w:rsid w:val="001E69AC"/>
    <w:rsid w:val="0022283E"/>
    <w:rsid w:val="00255ADA"/>
    <w:rsid w:val="00270EC6"/>
    <w:rsid w:val="00281EE0"/>
    <w:rsid w:val="0029728D"/>
    <w:rsid w:val="002B2A3F"/>
    <w:rsid w:val="002D73E3"/>
    <w:rsid w:val="002F44F8"/>
    <w:rsid w:val="00313B39"/>
    <w:rsid w:val="003B66E8"/>
    <w:rsid w:val="003C5598"/>
    <w:rsid w:val="003E5B27"/>
    <w:rsid w:val="003F5FC8"/>
    <w:rsid w:val="0042390B"/>
    <w:rsid w:val="00431F8E"/>
    <w:rsid w:val="004847B5"/>
    <w:rsid w:val="0049664C"/>
    <w:rsid w:val="004B0489"/>
    <w:rsid w:val="004F4207"/>
    <w:rsid w:val="00504A83"/>
    <w:rsid w:val="00506AE2"/>
    <w:rsid w:val="0052372E"/>
    <w:rsid w:val="005402B8"/>
    <w:rsid w:val="00540DEC"/>
    <w:rsid w:val="0059211B"/>
    <w:rsid w:val="00597B26"/>
    <w:rsid w:val="005A080A"/>
    <w:rsid w:val="005C382D"/>
    <w:rsid w:val="005E459E"/>
    <w:rsid w:val="005F0224"/>
    <w:rsid w:val="005F5ABB"/>
    <w:rsid w:val="005F6786"/>
    <w:rsid w:val="00614694"/>
    <w:rsid w:val="006161D5"/>
    <w:rsid w:val="00657ACB"/>
    <w:rsid w:val="00711283"/>
    <w:rsid w:val="00732686"/>
    <w:rsid w:val="00761EE2"/>
    <w:rsid w:val="007E4AAD"/>
    <w:rsid w:val="007E7A7A"/>
    <w:rsid w:val="00826017"/>
    <w:rsid w:val="00863CDD"/>
    <w:rsid w:val="0088133C"/>
    <w:rsid w:val="008C4D7D"/>
    <w:rsid w:val="008E3872"/>
    <w:rsid w:val="00947F9E"/>
    <w:rsid w:val="00967F9B"/>
    <w:rsid w:val="0099607F"/>
    <w:rsid w:val="009A7065"/>
    <w:rsid w:val="009D17E4"/>
    <w:rsid w:val="00AF2E32"/>
    <w:rsid w:val="00BD1586"/>
    <w:rsid w:val="00C4347E"/>
    <w:rsid w:val="00C5310A"/>
    <w:rsid w:val="00C90D29"/>
    <w:rsid w:val="00D126BB"/>
    <w:rsid w:val="00D41F0C"/>
    <w:rsid w:val="00D70E7D"/>
    <w:rsid w:val="00DD249D"/>
    <w:rsid w:val="00E45771"/>
    <w:rsid w:val="00E642CB"/>
    <w:rsid w:val="00E64583"/>
    <w:rsid w:val="00E6489A"/>
    <w:rsid w:val="00E8394C"/>
    <w:rsid w:val="00EA2525"/>
    <w:rsid w:val="00EA3BD1"/>
    <w:rsid w:val="00EB1D17"/>
    <w:rsid w:val="00EF0501"/>
    <w:rsid w:val="00F023E7"/>
    <w:rsid w:val="00F54886"/>
    <w:rsid w:val="00F95081"/>
    <w:rsid w:val="00FD278A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0F6DF1"/>
  <w15:chartTrackingRefBased/>
  <w15:docId w15:val="{5E488A8D-9D3D-480A-882B-7FD015FA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AB501-9B19-4DDA-BC75-7CA4492B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2</TotalTime>
  <Pages>1</Pages>
  <Words>116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Bernice Cox</dc:creator>
  <cp:keywords/>
  <cp:lastModifiedBy>Anthony Kanalas</cp:lastModifiedBy>
  <cp:revision>4</cp:revision>
  <cp:lastPrinted>2014-10-23T15:41:00Z</cp:lastPrinted>
  <dcterms:created xsi:type="dcterms:W3CDTF">2024-06-12T11:56:00Z</dcterms:created>
  <dcterms:modified xsi:type="dcterms:W3CDTF">2024-06-12T11:59:00Z</dcterms:modified>
</cp:coreProperties>
</file>